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B9AAD" w14:textId="225B07C7" w:rsidR="00A03872" w:rsidRDefault="00A03872" w:rsidP="00A0387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#139e</w:t>
      </w:r>
      <w:r>
        <w:rPr>
          <w:rFonts w:cs="Arial"/>
          <w:b/>
          <w:noProof/>
          <w:sz w:val="24"/>
        </w:rPr>
        <w:tab/>
      </w:r>
      <w:r w:rsidR="00E640A8">
        <w:rPr>
          <w:rFonts w:cs="Arial"/>
          <w:b/>
          <w:noProof/>
          <w:sz w:val="24"/>
        </w:rPr>
        <w:t>S2-2003657</w:t>
      </w:r>
    </w:p>
    <w:p w14:paraId="17598E21" w14:textId="1DD814F9" w:rsidR="00A03872" w:rsidRDefault="00A03872" w:rsidP="00A03872"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b/>
          <w:noProof/>
          <w:sz w:val="24"/>
        </w:rPr>
        <w:t>June 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2020 ; Elbonia</w:t>
      </w:r>
      <w:r>
        <w:rPr>
          <w:rFonts w:cs="Arial"/>
          <w:b/>
          <w:noProof/>
          <w:color w:val="3333FF"/>
          <w:sz w:val="24"/>
        </w:rPr>
        <w:t xml:space="preserve">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          </w:t>
      </w:r>
      <w:r>
        <w:rPr>
          <w:rFonts w:cs="Arial"/>
          <w:b/>
          <w:noProof/>
          <w:color w:val="3333FF"/>
          <w:sz w:val="24"/>
        </w:rPr>
        <w:tab/>
      </w:r>
      <w:r w:rsidR="00E640A8">
        <w:rPr>
          <w:rFonts w:cs="Arial"/>
          <w:b/>
          <w:noProof/>
          <w:color w:val="3333FF"/>
          <w:sz w:val="24"/>
        </w:rPr>
        <w:t xml:space="preserve">           </w:t>
      </w:r>
      <w:r>
        <w:rPr>
          <w:b/>
          <w:noProof/>
          <w:color w:val="3333FF"/>
        </w:rPr>
        <w:t>(revision of S2-200</w:t>
      </w:r>
      <w:r w:rsidR="00E640A8">
        <w:rPr>
          <w:b/>
          <w:noProof/>
          <w:color w:val="3333FF"/>
        </w:rPr>
        <w:t>3657</w:t>
      </w:r>
      <w:r>
        <w:rPr>
          <w:b/>
          <w:noProof/>
          <w:color w:val="3333FF"/>
        </w:rPr>
        <w:t>)</w:t>
      </w:r>
    </w:p>
    <w:p w14:paraId="4C796F9A" w14:textId="77777777" w:rsidR="00551A22" w:rsidRDefault="00551A22">
      <w:pPr>
        <w:rPr>
          <w:rFonts w:ascii="Arial" w:hAnsi="Arial" w:cs="Arial"/>
        </w:rPr>
      </w:pPr>
    </w:p>
    <w:p w14:paraId="69BB49EC" w14:textId="11B37872" w:rsidR="00551A22" w:rsidRDefault="007965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C7EDC">
        <w:rPr>
          <w:rFonts w:ascii="Arial" w:hAnsi="Arial" w:cs="Arial"/>
          <w:b/>
          <w:sz w:val="22"/>
          <w:szCs w:val="22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>LS on</w:t>
      </w:r>
      <w:r w:rsidR="002014B9" w:rsidRPr="002014B9">
        <w:rPr>
          <w:rFonts w:ascii="Arial" w:hAnsi="Arial" w:cs="Arial"/>
          <w:b/>
          <w:sz w:val="22"/>
          <w:szCs w:val="22"/>
        </w:rPr>
        <w:t xml:space="preserve"> Clarification of </w:t>
      </w:r>
      <w:r w:rsidR="00E640A8">
        <w:rPr>
          <w:rFonts w:ascii="Arial" w:hAnsi="Arial" w:cs="Arial"/>
          <w:b/>
          <w:sz w:val="22"/>
          <w:szCs w:val="22"/>
        </w:rPr>
        <w:t>the s</w:t>
      </w:r>
      <w:r w:rsidR="002014B9" w:rsidRPr="002014B9">
        <w:rPr>
          <w:rFonts w:ascii="Arial" w:hAnsi="Arial" w:cs="Arial"/>
          <w:b/>
          <w:sz w:val="22"/>
          <w:szCs w:val="22"/>
        </w:rPr>
        <w:t xml:space="preserve">upport of </w:t>
      </w:r>
      <w:r w:rsidR="00E640A8">
        <w:rPr>
          <w:rFonts w:ascii="Arial" w:hAnsi="Arial" w:cs="Arial"/>
          <w:b/>
          <w:sz w:val="22"/>
          <w:szCs w:val="22"/>
        </w:rPr>
        <w:t xml:space="preserve">the </w:t>
      </w:r>
      <w:r w:rsidR="002014B9" w:rsidRPr="002014B9">
        <w:rPr>
          <w:rFonts w:ascii="Arial" w:hAnsi="Arial" w:cs="Arial"/>
          <w:b/>
          <w:sz w:val="22"/>
          <w:szCs w:val="22"/>
        </w:rPr>
        <w:t>Frame Routing Feature</w:t>
      </w:r>
    </w:p>
    <w:p w14:paraId="510FE0EA" w14:textId="23FDC213" w:rsidR="00551A22" w:rsidRPr="007B47A7" w:rsidRDefault="007965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C7EDC">
        <w:rPr>
          <w:rFonts w:ascii="Arial" w:hAnsi="Arial" w:cs="Arial"/>
          <w:b/>
          <w:sz w:val="22"/>
          <w:szCs w:val="22"/>
        </w:rPr>
        <w:t>LS on</w:t>
      </w:r>
      <w:r w:rsidR="008C7EDC" w:rsidRPr="002014B9">
        <w:rPr>
          <w:rFonts w:ascii="Arial" w:hAnsi="Arial" w:cs="Arial"/>
          <w:b/>
          <w:sz w:val="22"/>
          <w:szCs w:val="22"/>
        </w:rPr>
        <w:t xml:space="preserve"> Clarification of Support of Frame Routing Feature</w:t>
      </w:r>
      <w:r w:rsidR="007B47A7">
        <w:rPr>
          <w:rFonts w:ascii="Arial" w:hAnsi="Arial" w:cs="Arial"/>
          <w:b/>
          <w:sz w:val="22"/>
          <w:szCs w:val="22"/>
        </w:rPr>
        <w:t xml:space="preserve"> (</w:t>
      </w:r>
      <w:r w:rsidR="007B47A7" w:rsidRPr="007B47A7">
        <w:rPr>
          <w:rFonts w:ascii="Arial" w:hAnsi="Arial" w:cs="Arial"/>
          <w:b/>
          <w:sz w:val="22"/>
          <w:szCs w:val="22"/>
        </w:rPr>
        <w:t>S2-2003542</w:t>
      </w:r>
      <w:r w:rsidR="007B47A7">
        <w:rPr>
          <w:rFonts w:ascii="Arial" w:hAnsi="Arial" w:cs="Arial"/>
          <w:b/>
          <w:sz w:val="22"/>
          <w:szCs w:val="22"/>
        </w:rPr>
        <w:t>/</w:t>
      </w:r>
      <w:r w:rsidR="007B47A7" w:rsidRPr="007B47A7">
        <w:rPr>
          <w:rFonts w:ascii="Arial" w:hAnsi="Arial" w:cs="Arial"/>
          <w:b/>
          <w:sz w:val="22"/>
          <w:szCs w:val="22"/>
        </w:rPr>
        <w:t xml:space="preserve"> C3-202350)</w:t>
      </w:r>
    </w:p>
    <w:p w14:paraId="69344659" w14:textId="77777777" w:rsidR="00551A22" w:rsidRDefault="007965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964AA2">
        <w:rPr>
          <w:rFonts w:ascii="Arial" w:hAnsi="Arial" w:cs="Arial"/>
          <w:b/>
          <w:bCs/>
          <w:sz w:val="22"/>
          <w:szCs w:val="22"/>
        </w:rPr>
        <w:t>Rel-16</w:t>
      </w:r>
    </w:p>
    <w:bookmarkEnd w:id="2"/>
    <w:bookmarkEnd w:id="3"/>
    <w:bookmarkEnd w:id="4"/>
    <w:p w14:paraId="157BC044" w14:textId="77777777" w:rsidR="00551A22" w:rsidRDefault="007965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2014B9">
        <w:rPr>
          <w:rFonts w:ascii="Arial" w:hAnsi="Arial" w:cs="Arial"/>
          <w:b/>
          <w:bCs/>
          <w:sz w:val="22"/>
          <w:szCs w:val="22"/>
        </w:rPr>
        <w:t>5WWC</w:t>
      </w:r>
    </w:p>
    <w:p w14:paraId="478BB4D0" w14:textId="77777777" w:rsidR="00551A22" w:rsidRDefault="00551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5A46DAC" w14:textId="6D85DC57" w:rsidR="00551A22" w:rsidRDefault="007965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5" w:name="_GoBack"/>
      <w:r w:rsidR="008C7EDC" w:rsidRPr="00674CFF">
        <w:rPr>
          <w:rFonts w:ascii="Arial" w:hAnsi="Arial" w:cs="Arial"/>
          <w:bCs/>
          <w:color w:val="FF0000"/>
          <w:sz w:val="22"/>
          <w:szCs w:val="22"/>
        </w:rPr>
        <w:t xml:space="preserve">Nokia [will be </w:t>
      </w:r>
      <w:r w:rsidR="008C7EDC" w:rsidRPr="00EA6A9E">
        <w:rPr>
          <w:rFonts w:ascii="Arial" w:hAnsi="Arial" w:cs="Arial"/>
          <w:bCs/>
          <w:sz w:val="22"/>
          <w:szCs w:val="22"/>
        </w:rPr>
        <w:t>SA2</w:t>
      </w:r>
      <w:r w:rsidR="008C7EDC" w:rsidRPr="00674CFF">
        <w:rPr>
          <w:rFonts w:ascii="Arial" w:hAnsi="Arial" w:cs="Arial"/>
          <w:bCs/>
          <w:color w:val="FF0000"/>
          <w:sz w:val="22"/>
          <w:szCs w:val="22"/>
        </w:rPr>
        <w:t>]</w:t>
      </w:r>
      <w:r w:rsidR="008C7EDC" w:rsidRPr="00674CFF">
        <w:rPr>
          <w:rFonts w:ascii="Arial" w:hAnsi="Arial" w:cs="Arial"/>
          <w:b/>
          <w:bCs/>
          <w:color w:val="FF0000"/>
          <w:sz w:val="22"/>
          <w:szCs w:val="22"/>
        </w:rPr>
        <w:t xml:space="preserve"> </w:t>
      </w:r>
      <w:bookmarkEnd w:id="5"/>
    </w:p>
    <w:p w14:paraId="20103EB8" w14:textId="23BD9035" w:rsidR="00551A22" w:rsidRDefault="007965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C7EDC" w:rsidRPr="00EA6A9E">
        <w:rPr>
          <w:rFonts w:ascii="Arial" w:hAnsi="Arial" w:cs="Arial"/>
          <w:bCs/>
          <w:sz w:val="22"/>
          <w:szCs w:val="22"/>
        </w:rPr>
        <w:t>CT</w:t>
      </w:r>
      <w:r w:rsidR="001542EA">
        <w:rPr>
          <w:rFonts w:ascii="Arial" w:hAnsi="Arial" w:cs="Arial"/>
          <w:bCs/>
          <w:sz w:val="22"/>
          <w:szCs w:val="22"/>
        </w:rPr>
        <w:t>3</w:t>
      </w:r>
    </w:p>
    <w:p w14:paraId="2A42ED84" w14:textId="34A4E004" w:rsidR="00551A22" w:rsidRDefault="007965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4F65CBDF" w14:textId="77777777" w:rsidR="008C7EDC" w:rsidRPr="00B6658B" w:rsidRDefault="008C7EDC" w:rsidP="008C7EDC">
      <w:pPr>
        <w:spacing w:after="60"/>
        <w:ind w:left="1985" w:hanging="1985"/>
        <w:rPr>
          <w:rFonts w:ascii="Arial" w:hAnsi="Arial" w:cs="Arial"/>
          <w:bCs/>
        </w:rPr>
      </w:pPr>
    </w:p>
    <w:p w14:paraId="0F4AFFE2" w14:textId="77777777" w:rsidR="008C7EDC" w:rsidRPr="00B6658B" w:rsidRDefault="008C7EDC" w:rsidP="008C7EDC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4B473AB9" w14:textId="77777777" w:rsidR="008C7EDC" w:rsidRPr="008C7EDC" w:rsidRDefault="008C7EDC" w:rsidP="008C7EDC">
      <w:pPr>
        <w:pStyle w:val="Heading4"/>
        <w:tabs>
          <w:tab w:val="left" w:pos="2268"/>
        </w:tabs>
        <w:spacing w:after="0"/>
        <w:ind w:left="1985"/>
        <w:rPr>
          <w:rFonts w:cs="Arial"/>
          <w:b/>
          <w:bCs/>
          <w:sz w:val="20"/>
        </w:rPr>
      </w:pPr>
      <w:bookmarkStart w:id="8" w:name="_Hlk40713868"/>
      <w:r w:rsidRPr="008C7EDC">
        <w:rPr>
          <w:rFonts w:cs="Arial"/>
          <w:sz w:val="20"/>
        </w:rPr>
        <w:t>Name:</w:t>
      </w:r>
      <w:r w:rsidRPr="008C7EDC">
        <w:rPr>
          <w:rFonts w:cs="Arial"/>
          <w:b/>
          <w:bCs/>
          <w:sz w:val="20"/>
        </w:rPr>
        <w:tab/>
        <w:t xml:space="preserve"> Laurent Thiebaut</w:t>
      </w:r>
    </w:p>
    <w:p w14:paraId="06A498D6" w14:textId="77777777" w:rsidR="008C7EDC" w:rsidRPr="008C7EDC" w:rsidRDefault="008C7EDC" w:rsidP="008C7EDC">
      <w:pPr>
        <w:pStyle w:val="Heading7"/>
        <w:tabs>
          <w:tab w:val="left" w:pos="2268"/>
        </w:tabs>
        <w:spacing w:after="0"/>
        <w:ind w:left="2552"/>
        <w:rPr>
          <w:rFonts w:cs="Arial"/>
          <w:b/>
          <w:bCs/>
        </w:rPr>
      </w:pPr>
      <w:r w:rsidRPr="008C7EDC">
        <w:rPr>
          <w:rFonts w:cs="Arial"/>
        </w:rPr>
        <w:t>E-mail Address:</w:t>
      </w:r>
      <w:r w:rsidRPr="008C7EDC">
        <w:rPr>
          <w:rFonts w:cs="Arial"/>
          <w:b/>
          <w:bCs/>
        </w:rPr>
        <w:tab/>
        <w:t xml:space="preserve"> </w:t>
      </w:r>
      <w:r w:rsidRPr="00EA6A9E">
        <w:rPr>
          <w:rFonts w:eastAsia="SimSun"/>
          <w:b/>
          <w:noProof/>
          <w:color w:val="3333FF"/>
          <w:lang w:eastAsia="en-US"/>
        </w:rPr>
        <w:t>Laurent.thiebaut@nokia.com</w:t>
      </w:r>
    </w:p>
    <w:bookmarkEnd w:id="8"/>
    <w:p w14:paraId="7388041C" w14:textId="77777777" w:rsidR="008C7EDC" w:rsidRPr="00AA4A97" w:rsidRDefault="008C7EDC" w:rsidP="008C7EDC">
      <w:pPr>
        <w:spacing w:after="60"/>
        <w:ind w:left="1985" w:hanging="1985"/>
        <w:rPr>
          <w:rFonts w:ascii="Arial" w:hAnsi="Arial" w:cs="Arial"/>
          <w:b/>
        </w:rPr>
      </w:pPr>
    </w:p>
    <w:p w14:paraId="4412931E" w14:textId="77777777" w:rsidR="008C7EDC" w:rsidRPr="00B6658B" w:rsidRDefault="008C7EDC" w:rsidP="008C7ED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B6658B">
          <w:rPr>
            <w:rStyle w:val="Hyperlink"/>
            <w:rFonts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17A2C3F0" w14:textId="77777777" w:rsidR="008C7EDC" w:rsidRPr="00B6658B" w:rsidRDefault="008C7EDC" w:rsidP="008C7EDC">
      <w:pPr>
        <w:spacing w:after="60"/>
        <w:ind w:left="1985" w:hanging="1985"/>
        <w:rPr>
          <w:rFonts w:ascii="Arial" w:hAnsi="Arial" w:cs="Arial"/>
          <w:b/>
        </w:rPr>
      </w:pPr>
    </w:p>
    <w:p w14:paraId="0DDE20AE" w14:textId="1FD3E5F9" w:rsidR="00551A22" w:rsidRDefault="007965F8">
      <w:pPr>
        <w:spacing w:after="60"/>
        <w:ind w:left="1985" w:hanging="1985"/>
        <w:rPr>
          <w:rFonts w:ascii="Arial" w:hAnsi="Arial" w:cs="Arial"/>
          <w:bCs/>
        </w:rPr>
      </w:pPr>
      <w:bookmarkStart w:id="9" w:name="_Hlk40714129"/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A6A9E">
        <w:rPr>
          <w:rFonts w:ascii="Arial" w:hAnsi="Arial" w:cs="Arial"/>
          <w:bCs/>
        </w:rPr>
        <w:t xml:space="preserve">23.501 CR </w:t>
      </w:r>
      <w:r w:rsidR="00E640A8">
        <w:rPr>
          <w:rFonts w:ascii="Arial" w:hAnsi="Arial" w:cs="Arial"/>
          <w:bCs/>
        </w:rPr>
        <w:t>2368</w:t>
      </w:r>
      <w:r w:rsidR="005608D3">
        <w:rPr>
          <w:rFonts w:ascii="Arial" w:hAnsi="Arial" w:cs="Arial"/>
          <w:bCs/>
        </w:rPr>
        <w:t xml:space="preserve"> </w:t>
      </w:r>
    </w:p>
    <w:bookmarkEnd w:id="9"/>
    <w:p w14:paraId="7DB61C6E" w14:textId="0BEEC671" w:rsidR="00551A22" w:rsidRDefault="00551A22">
      <w:pPr>
        <w:pStyle w:val="Heading1"/>
      </w:pPr>
    </w:p>
    <w:p w14:paraId="7D107D39" w14:textId="77777777" w:rsidR="00EA6A9E" w:rsidRPr="000F4E43" w:rsidRDefault="00EA6A9E" w:rsidP="00EA6A9E">
      <w:pPr>
        <w:spacing w:after="120"/>
        <w:rPr>
          <w:rFonts w:ascii="Arial" w:hAnsi="Arial" w:cs="Arial"/>
          <w:b/>
        </w:rPr>
      </w:pPr>
      <w:bookmarkStart w:id="10" w:name="_Hlk40713917"/>
      <w:r w:rsidRPr="000F4E43">
        <w:rPr>
          <w:rFonts w:ascii="Arial" w:hAnsi="Arial" w:cs="Arial"/>
          <w:b/>
        </w:rPr>
        <w:t>1. Overall Description:</w:t>
      </w:r>
    </w:p>
    <w:p w14:paraId="50AEFA14" w14:textId="49749A10" w:rsidR="002A17D9" w:rsidRDefault="008C7EDC" w:rsidP="002A17D9">
      <w:r>
        <w:t>SA2 thanks CT3 for their Liaison</w:t>
      </w:r>
      <w:r w:rsidR="00EA6A9E">
        <w:t xml:space="preserve"> and </w:t>
      </w:r>
      <w:r w:rsidR="002A17D9">
        <w:t xml:space="preserve">would like to </w:t>
      </w:r>
      <w:r>
        <w:t>answer</w:t>
      </w:r>
      <w:r w:rsidR="002A17D9">
        <w:t xml:space="preserve"> </w:t>
      </w:r>
      <w:r>
        <w:t>CT3 as follows</w:t>
      </w:r>
      <w:r w:rsidR="002A17D9">
        <w:t>:</w:t>
      </w:r>
    </w:p>
    <w:p w14:paraId="63BCB79E" w14:textId="33F10824" w:rsidR="003C28A3" w:rsidRPr="008C7EDC" w:rsidRDefault="00797D1D" w:rsidP="003C28A3">
      <w:pPr>
        <w:pStyle w:val="B1"/>
        <w:ind w:left="719" w:hanging="435"/>
        <w:rPr>
          <w:b/>
          <w:bCs/>
        </w:rPr>
      </w:pPr>
      <w:bookmarkStart w:id="11" w:name="_Hlk40686524"/>
      <w:bookmarkEnd w:id="10"/>
      <w:r w:rsidRPr="008C7EDC">
        <w:rPr>
          <w:b/>
          <w:bCs/>
        </w:rPr>
        <w:t>Q1:</w:t>
      </w:r>
      <w:r w:rsidRPr="008C7EDC">
        <w:rPr>
          <w:b/>
          <w:bCs/>
        </w:rPr>
        <w:tab/>
      </w:r>
      <w:r w:rsidR="002014B9" w:rsidRPr="008C7EDC">
        <w:rPr>
          <w:b/>
          <w:bCs/>
        </w:rPr>
        <w:t>If the SMF receives the Framed Routes both from the DN-AAA and UDM, which value shall be reported by the SMF to the PCF</w:t>
      </w:r>
      <w:r w:rsidR="003C28A3" w:rsidRPr="008C7EDC">
        <w:rPr>
          <w:b/>
          <w:bCs/>
        </w:rPr>
        <w:t>?</w:t>
      </w:r>
    </w:p>
    <w:p w14:paraId="40D224D2" w14:textId="1C285D11" w:rsidR="008C7EDC" w:rsidRDefault="008C7EDC" w:rsidP="003C28A3">
      <w:pPr>
        <w:pStyle w:val="B1"/>
        <w:ind w:left="719" w:hanging="435"/>
      </w:pPr>
      <w:r w:rsidRPr="008C7EDC">
        <w:rPr>
          <w:b/>
          <w:bCs/>
        </w:rPr>
        <w:t>Answer1</w:t>
      </w:r>
      <w:r>
        <w:t>:</w:t>
      </w:r>
      <w:r w:rsidR="00A03872">
        <w:t xml:space="preserve"> </w:t>
      </w:r>
      <w:bookmarkStart w:id="12" w:name="_Hlk40687177"/>
      <w:r w:rsidR="00E51706" w:rsidRPr="00E51706">
        <w:t xml:space="preserve">If the SMF receives Framed Routes </w:t>
      </w:r>
      <w:r w:rsidR="00F63CDC">
        <w:t xml:space="preserve">information </w:t>
      </w:r>
      <w:r w:rsidR="00E51706" w:rsidRPr="00E51706">
        <w:t xml:space="preserve">both from DN-AAA and </w:t>
      </w:r>
      <w:r w:rsidR="00F63CDC">
        <w:t xml:space="preserve">from </w:t>
      </w:r>
      <w:r w:rsidR="00E51706" w:rsidRPr="00E51706">
        <w:t xml:space="preserve">UDM, the </w:t>
      </w:r>
      <w:r w:rsidR="00F63CDC">
        <w:t>information</w:t>
      </w:r>
      <w:r w:rsidR="00E51706" w:rsidRPr="00E51706">
        <w:t xml:space="preserve"> received from DN-AAA takes precedence and supersedes the </w:t>
      </w:r>
      <w:r w:rsidR="00F63CDC">
        <w:t>information</w:t>
      </w:r>
      <w:r w:rsidR="00F63CDC" w:rsidRPr="00E51706">
        <w:t xml:space="preserve"> </w:t>
      </w:r>
      <w:r w:rsidR="00E51706" w:rsidRPr="00E51706">
        <w:t>received from UDM</w:t>
      </w:r>
      <w:bookmarkEnd w:id="12"/>
      <w:r w:rsidR="00F63CDC">
        <w:t>.</w:t>
      </w:r>
    </w:p>
    <w:p w14:paraId="193EB93D" w14:textId="77777777" w:rsidR="008C7EDC" w:rsidRDefault="008C7EDC" w:rsidP="003C28A3">
      <w:pPr>
        <w:pStyle w:val="B1"/>
        <w:ind w:left="719" w:hanging="435"/>
      </w:pPr>
    </w:p>
    <w:p w14:paraId="219C27E4" w14:textId="3A442FC9" w:rsidR="008C7EDC" w:rsidRPr="008C7EDC" w:rsidRDefault="00594CE3" w:rsidP="008C7EDC">
      <w:pPr>
        <w:pStyle w:val="B1"/>
        <w:ind w:left="719" w:hanging="435"/>
        <w:rPr>
          <w:b/>
          <w:bCs/>
        </w:rPr>
      </w:pPr>
      <w:r w:rsidRPr="008C7EDC">
        <w:rPr>
          <w:b/>
          <w:bCs/>
        </w:rPr>
        <w:t>Q2:</w:t>
      </w:r>
      <w:r w:rsidRPr="008C7EDC">
        <w:rPr>
          <w:b/>
          <w:bCs/>
        </w:rPr>
        <w:tab/>
      </w:r>
      <w:r w:rsidR="002014B9" w:rsidRPr="008C7EDC">
        <w:rPr>
          <w:b/>
          <w:bCs/>
        </w:rPr>
        <w:t>Is it possible that the UDM or DN-AAA updates the Framed Routes during the lifetime of the PDU session</w:t>
      </w:r>
      <w:r w:rsidR="003C28A3" w:rsidRPr="008C7EDC">
        <w:rPr>
          <w:b/>
          <w:bCs/>
        </w:rPr>
        <w:t>?</w:t>
      </w:r>
      <w:r w:rsidR="008C7EDC" w:rsidRPr="008C7EDC">
        <w:rPr>
          <w:b/>
          <w:bCs/>
        </w:rPr>
        <w:t xml:space="preserve"> </w:t>
      </w:r>
    </w:p>
    <w:p w14:paraId="7EB3294B" w14:textId="5D3F54FB" w:rsidR="008C7EDC" w:rsidRPr="00E51706" w:rsidRDefault="008C7EDC" w:rsidP="008C7EDC">
      <w:pPr>
        <w:pStyle w:val="B1"/>
        <w:ind w:left="719" w:hanging="435"/>
      </w:pPr>
      <w:r w:rsidRPr="008C7EDC">
        <w:rPr>
          <w:b/>
          <w:bCs/>
        </w:rPr>
        <w:t>Answer</w:t>
      </w:r>
      <w:r>
        <w:rPr>
          <w:b/>
          <w:bCs/>
        </w:rPr>
        <w:t>2</w:t>
      </w:r>
      <w:r>
        <w:t xml:space="preserve">: </w:t>
      </w:r>
      <w:bookmarkStart w:id="13" w:name="_Hlk40687246"/>
      <w:r w:rsidR="00F63CDC">
        <w:t>I</w:t>
      </w:r>
      <w:r w:rsidR="00E51706" w:rsidRPr="00E51706">
        <w:t xml:space="preserve">f the UDM or DN-AAA updates the Framed Routes </w:t>
      </w:r>
      <w:r w:rsidR="00F63CDC">
        <w:t>information</w:t>
      </w:r>
      <w:r w:rsidR="00F63CDC" w:rsidRPr="00E51706">
        <w:t xml:space="preserve"> </w:t>
      </w:r>
      <w:r w:rsidR="00E51706" w:rsidRPr="00E51706">
        <w:t>during the lifetime of the PDU session</w:t>
      </w:r>
      <w:r w:rsidR="00E51706">
        <w:t xml:space="preserve">, the SMF releases the PDU Session </w:t>
      </w:r>
      <w:bookmarkStart w:id="14" w:name="_Hlk40702171"/>
      <w:r w:rsidR="00FF55AE">
        <w:t>and may include in the release request</w:t>
      </w:r>
      <w:r w:rsidR="00E51706">
        <w:t xml:space="preserve"> a</w:t>
      </w:r>
      <w:r w:rsidR="00FF55AE">
        <w:t xml:space="preserve">n indication </w:t>
      </w:r>
      <w:r w:rsidR="00F63CDC">
        <w:t>for</w:t>
      </w:r>
      <w:r w:rsidR="00E51706">
        <w:t xml:space="preserve"> the UE</w:t>
      </w:r>
      <w:bookmarkEnd w:id="14"/>
      <w:r w:rsidR="00E51706">
        <w:t xml:space="preserve"> to re-establish </w:t>
      </w:r>
      <w:r w:rsidR="00F63CDC" w:rsidRPr="00E51706">
        <w:t>the PDU session</w:t>
      </w:r>
      <w:r w:rsidR="00F63CDC">
        <w:t>.</w:t>
      </w:r>
      <w:bookmarkEnd w:id="13"/>
    </w:p>
    <w:p w14:paraId="3DCF3D14" w14:textId="77777777" w:rsidR="007A4CE5" w:rsidRPr="008C7EDC" w:rsidRDefault="007A4CE5" w:rsidP="003C28A3">
      <w:pPr>
        <w:pStyle w:val="B1"/>
        <w:ind w:left="719" w:hanging="435"/>
        <w:rPr>
          <w:b/>
          <w:bCs/>
        </w:rPr>
      </w:pPr>
    </w:p>
    <w:p w14:paraId="50C280DA" w14:textId="3BE28F15" w:rsidR="008C7EDC" w:rsidRPr="008C7EDC" w:rsidRDefault="003C28A3" w:rsidP="008C7EDC">
      <w:pPr>
        <w:pStyle w:val="B1"/>
        <w:ind w:left="719" w:hanging="435"/>
        <w:rPr>
          <w:b/>
          <w:bCs/>
        </w:rPr>
      </w:pPr>
      <w:r w:rsidRPr="008C7EDC">
        <w:rPr>
          <w:b/>
          <w:bCs/>
        </w:rPr>
        <w:t>Q3:</w:t>
      </w:r>
      <w:r w:rsidRPr="008C7EDC">
        <w:rPr>
          <w:b/>
          <w:bCs/>
        </w:rPr>
        <w:tab/>
      </w:r>
      <w:r w:rsidR="002014B9" w:rsidRPr="008C7EDC">
        <w:rPr>
          <w:b/>
          <w:bCs/>
        </w:rPr>
        <w:t>If answer to Q2 is yes, whether the SMF needs to report the updated Framed Routes to the PCF and how</w:t>
      </w:r>
      <w:r w:rsidR="00411803" w:rsidRPr="008C7EDC">
        <w:rPr>
          <w:b/>
          <w:bCs/>
        </w:rPr>
        <w:t>?</w:t>
      </w:r>
      <w:r w:rsidR="008C7EDC" w:rsidRPr="008C7EDC">
        <w:rPr>
          <w:b/>
          <w:bCs/>
        </w:rPr>
        <w:t xml:space="preserve"> </w:t>
      </w:r>
    </w:p>
    <w:p w14:paraId="50D5F9F2" w14:textId="3EAB05DE" w:rsidR="008C7EDC" w:rsidRDefault="008C7EDC" w:rsidP="008C7EDC">
      <w:pPr>
        <w:pStyle w:val="B1"/>
        <w:ind w:left="719" w:hanging="435"/>
      </w:pPr>
      <w:r w:rsidRPr="008C7EDC">
        <w:rPr>
          <w:b/>
          <w:bCs/>
        </w:rPr>
        <w:t>Answer</w:t>
      </w:r>
      <w:r>
        <w:rPr>
          <w:b/>
          <w:bCs/>
        </w:rPr>
        <w:t>3</w:t>
      </w:r>
      <w:r>
        <w:t>:</w:t>
      </w:r>
      <w:r w:rsidR="00E51706">
        <w:t xml:space="preserve"> see answer to Q2;</w:t>
      </w:r>
    </w:p>
    <w:p w14:paraId="0F5DE7D1" w14:textId="77777777" w:rsidR="003C28A3" w:rsidRPr="008C7EDC" w:rsidRDefault="003C28A3" w:rsidP="003C28A3">
      <w:pPr>
        <w:pStyle w:val="B1"/>
        <w:ind w:left="719" w:hanging="435"/>
        <w:rPr>
          <w:b/>
          <w:bCs/>
        </w:rPr>
      </w:pPr>
    </w:p>
    <w:p w14:paraId="7D97EE1E" w14:textId="63B8876F" w:rsidR="008C7EDC" w:rsidRPr="008C7EDC" w:rsidRDefault="00C4008C" w:rsidP="008C7EDC">
      <w:pPr>
        <w:pStyle w:val="B1"/>
        <w:ind w:left="719" w:hanging="435"/>
        <w:rPr>
          <w:b/>
          <w:bCs/>
        </w:rPr>
      </w:pPr>
      <w:r w:rsidRPr="008C7EDC">
        <w:rPr>
          <w:b/>
          <w:bCs/>
          <w:szCs w:val="18"/>
        </w:rPr>
        <w:t>Q4:</w:t>
      </w:r>
      <w:r w:rsidRPr="008C7EDC">
        <w:rPr>
          <w:b/>
          <w:bCs/>
          <w:szCs w:val="18"/>
        </w:rPr>
        <w:tab/>
        <w:t>What’s the policy control functionality SA2 requires related to Framed Routing support function? E.g. Is it (only) the ability to provide dynamic services for the devices behind the UE’s?</w:t>
      </w:r>
      <w:r w:rsidR="008C7EDC" w:rsidRPr="008C7EDC">
        <w:rPr>
          <w:b/>
          <w:bCs/>
        </w:rPr>
        <w:t xml:space="preserve"> </w:t>
      </w:r>
    </w:p>
    <w:p w14:paraId="4896FEC4" w14:textId="5938B4DE" w:rsidR="008C7EDC" w:rsidRDefault="008C7EDC" w:rsidP="008C7EDC">
      <w:pPr>
        <w:pStyle w:val="B1"/>
        <w:ind w:left="719" w:hanging="435"/>
      </w:pPr>
      <w:r w:rsidRPr="008C7EDC">
        <w:rPr>
          <w:b/>
          <w:bCs/>
        </w:rPr>
        <w:t>Answer</w:t>
      </w:r>
      <w:r>
        <w:rPr>
          <w:b/>
          <w:bCs/>
        </w:rPr>
        <w:t>4</w:t>
      </w:r>
      <w:r>
        <w:t>:</w:t>
      </w:r>
      <w:r w:rsidR="00E51706">
        <w:t xml:space="preserve"> </w:t>
      </w:r>
      <w:r w:rsidR="00E6116E">
        <w:t>No policy control feature dedicated to Framed Route is expected. The PCF considers addressing information within Framed Route information (received from the SMF) as ranges of addresses available to the UE.</w:t>
      </w:r>
      <w:r w:rsidR="00F63CDC" w:rsidRPr="00F63CDC">
        <w:t xml:space="preserve"> </w:t>
      </w:r>
    </w:p>
    <w:bookmarkEnd w:id="11"/>
    <w:p w14:paraId="2092FCFE" w14:textId="77777777" w:rsidR="00C4008C" w:rsidRPr="008C7EDC" w:rsidRDefault="00C4008C" w:rsidP="003C28A3">
      <w:pPr>
        <w:pStyle w:val="B1"/>
        <w:ind w:left="719" w:hanging="435"/>
        <w:rPr>
          <w:b/>
          <w:bCs/>
        </w:rPr>
      </w:pPr>
    </w:p>
    <w:p w14:paraId="42005B5D" w14:textId="77777777" w:rsidR="002A17D9" w:rsidRPr="003C28A3" w:rsidRDefault="002A17D9" w:rsidP="003C28A3">
      <w:pPr>
        <w:pStyle w:val="B1"/>
        <w:ind w:left="719" w:hanging="435"/>
        <w:rPr>
          <w:i/>
          <w:iCs/>
          <w:color w:val="0070C0"/>
        </w:rPr>
      </w:pPr>
    </w:p>
    <w:p w14:paraId="5861DD3D" w14:textId="77777777" w:rsidR="00EA6A9E" w:rsidRPr="000F4E43" w:rsidRDefault="00EA6A9E" w:rsidP="00EA6A9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67D607AD" w14:textId="6F16767E" w:rsidR="00551A22" w:rsidRDefault="007965F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44CF6">
        <w:rPr>
          <w:rFonts w:ascii="Arial" w:hAnsi="Arial" w:cs="Arial"/>
          <w:b/>
        </w:rPr>
        <w:t>CT3:</w:t>
      </w:r>
      <w:r>
        <w:rPr>
          <w:rFonts w:ascii="Arial" w:hAnsi="Arial" w:cs="Arial"/>
          <w:b/>
        </w:rPr>
        <w:t xml:space="preserve"> </w:t>
      </w:r>
    </w:p>
    <w:p w14:paraId="18F159C8" w14:textId="6B0A3C83" w:rsidR="00551A22" w:rsidRDefault="007965F8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bookmarkStart w:id="15" w:name="_Hlk40714037"/>
      <w:r w:rsidR="00D44CF6">
        <w:rPr>
          <w:rFonts w:ascii="Arial" w:hAnsi="Arial" w:cs="Arial"/>
        </w:rPr>
        <w:t>SA2</w:t>
      </w:r>
      <w:r w:rsidR="00791435" w:rsidRPr="00EE6B07">
        <w:rPr>
          <w:rFonts w:ascii="Arial" w:hAnsi="Arial" w:cs="Arial"/>
        </w:rPr>
        <w:t xml:space="preserve"> asks </w:t>
      </w:r>
      <w:r w:rsidR="00D44CF6">
        <w:rPr>
          <w:rFonts w:ascii="Arial" w:hAnsi="Arial" w:cs="Arial"/>
        </w:rPr>
        <w:t>CT3</w:t>
      </w:r>
      <w:r w:rsidR="00791435" w:rsidRPr="00EE6B07">
        <w:rPr>
          <w:rFonts w:ascii="Arial" w:hAnsi="Arial" w:cs="Arial"/>
        </w:rPr>
        <w:t xml:space="preserve"> to</w:t>
      </w:r>
      <w:r w:rsidR="00791435">
        <w:rPr>
          <w:rFonts w:ascii="Arial" w:hAnsi="Arial" w:cs="Arial"/>
        </w:rPr>
        <w:t xml:space="preserve"> </w:t>
      </w:r>
      <w:r w:rsidR="00D44CF6">
        <w:rPr>
          <w:rFonts w:ascii="Arial" w:hAnsi="Arial" w:cs="Arial"/>
        </w:rPr>
        <w:t>take</w:t>
      </w:r>
      <w:r w:rsidR="00791435">
        <w:rPr>
          <w:rFonts w:ascii="Arial" w:hAnsi="Arial" w:cs="Arial"/>
        </w:rPr>
        <w:t xml:space="preserve"> above </w:t>
      </w:r>
      <w:r w:rsidR="00D44CF6">
        <w:rPr>
          <w:rFonts w:ascii="Arial" w:hAnsi="Arial" w:cs="Arial"/>
        </w:rPr>
        <w:t>answers into account</w:t>
      </w:r>
      <w:bookmarkEnd w:id="15"/>
      <w:r w:rsidR="00791435">
        <w:rPr>
          <w:rFonts w:ascii="Arial" w:hAnsi="Arial" w:cs="Arial"/>
        </w:rPr>
        <w:t>.</w:t>
      </w:r>
    </w:p>
    <w:p w14:paraId="7E0E10A4" w14:textId="60069269" w:rsidR="00551A22" w:rsidRDefault="00551A22">
      <w:pPr>
        <w:spacing w:after="120"/>
        <w:ind w:left="993" w:hanging="993"/>
        <w:rPr>
          <w:rFonts w:ascii="Arial" w:hAnsi="Arial" w:cs="Arial"/>
        </w:rPr>
      </w:pPr>
    </w:p>
    <w:p w14:paraId="7CA14C40" w14:textId="50143D26" w:rsidR="00551A22" w:rsidRDefault="00EA6A9E" w:rsidP="00EA6A9E">
      <w:pPr>
        <w:spacing w:after="120"/>
        <w:rPr>
          <w:szCs w:val="36"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  <w:bookmarkStart w:id="16" w:name="_Hlk40713985"/>
    </w:p>
    <w:tbl>
      <w:tblPr>
        <w:tblW w:w="7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2060"/>
        <w:gridCol w:w="2320"/>
        <w:gridCol w:w="960"/>
      </w:tblGrid>
      <w:tr w:rsidR="009235A1" w:rsidRPr="007837C5" w14:paraId="346D1C9D" w14:textId="77777777" w:rsidTr="00B91F77">
        <w:trPr>
          <w:trHeight w:val="29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30E448" w14:textId="77777777" w:rsidR="009235A1" w:rsidRPr="00EA6A9E" w:rsidRDefault="009235A1" w:rsidP="00B91F77">
            <w:pPr>
              <w:rPr>
                <w:rFonts w:ascii="Calibri" w:eastAsia="Times New Roman" w:hAnsi="Calibri" w:cs="Calibri"/>
                <w:color w:val="000000"/>
                <w:lang w:eastAsia="fr-FR"/>
              </w:rPr>
            </w:pPr>
            <w:bookmarkStart w:id="17" w:name="_Hlk21025546"/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B2669E" w14:textId="77777777" w:rsidR="009235A1" w:rsidRPr="007837C5" w:rsidRDefault="009235A1" w:rsidP="00B91F77">
            <w:pPr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eastAsia="Times New Roman" w:hAnsi="Calibri" w:cs="Calibri"/>
                <w:color w:val="000000"/>
                <w:lang w:val="fr-FR" w:eastAsia="fr-FR"/>
              </w:rPr>
              <w:t>DATES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17614F" w14:textId="77777777" w:rsidR="009235A1" w:rsidRPr="007837C5" w:rsidRDefault="009235A1" w:rsidP="00B91F77">
            <w:pPr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eastAsia="Times New Roman" w:hAnsi="Calibri" w:cs="Calibri"/>
                <w:color w:val="000000"/>
                <w:lang w:val="fr-FR" w:eastAsia="fr-FR"/>
              </w:rPr>
              <w:t>LOCATION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FD1075" w14:textId="77777777" w:rsidR="009235A1" w:rsidRPr="007837C5" w:rsidRDefault="009235A1" w:rsidP="00B91F77">
            <w:pPr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eastAsia="Times New Roman" w:hAnsi="Calibri" w:cs="Calibri"/>
                <w:color w:val="000000"/>
                <w:lang w:val="fr-FR" w:eastAsia="fr-FR"/>
              </w:rPr>
              <w:t>CTRY</w:t>
            </w:r>
          </w:p>
        </w:tc>
      </w:tr>
      <w:tr w:rsidR="009235A1" w:rsidRPr="007837C5" w14:paraId="236A2559" w14:textId="77777777" w:rsidTr="00B91F77">
        <w:trPr>
          <w:trHeight w:val="29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EF9125" w14:textId="77777777" w:rsidR="009235A1" w:rsidRPr="007837C5" w:rsidRDefault="009235A1" w:rsidP="00B91F77">
            <w:pPr>
              <w:rPr>
                <w:rFonts w:ascii="Calibri" w:eastAsia="Times New Roman" w:hAnsi="Calibri" w:cs="Calibri"/>
                <w:lang w:val="fr-FR" w:eastAsia="fr-FR"/>
              </w:rPr>
            </w:pPr>
            <w:r w:rsidRPr="007837C5">
              <w:rPr>
                <w:rFonts w:ascii="Calibri" w:eastAsia="Times New Roman" w:hAnsi="Calibri" w:cs="Calibri"/>
                <w:lang w:val="fr-FR" w:eastAsia="fr-FR"/>
              </w:rPr>
              <w:t>SA2#1</w:t>
            </w:r>
            <w:r>
              <w:rPr>
                <w:rFonts w:ascii="Calibri" w:eastAsia="Times New Roman" w:hAnsi="Calibri" w:cs="Calibri"/>
                <w:lang w:val="fr-FR" w:eastAsia="fr-FR"/>
              </w:rPr>
              <w:t>40e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A017AC" w14:textId="77777777" w:rsidR="009235A1" w:rsidRPr="007837C5" w:rsidRDefault="009235A1" w:rsidP="00B91F77">
            <w:pPr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val="fr-FR" w:eastAsia="fr-FR"/>
              </w:rPr>
              <w:t>Aug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val="fr-FR" w:eastAsia="fr-FR"/>
              </w:rPr>
              <w:t xml:space="preserve"> 19th – Sept 2nd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B91C85" w14:textId="77777777" w:rsidR="009235A1" w:rsidRPr="007837C5" w:rsidRDefault="009235A1" w:rsidP="00B91F77">
            <w:pPr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val="fr-FR" w:eastAsia="fr-FR"/>
              </w:rPr>
              <w:t>Elbonia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87D7B0" w14:textId="23EE1FC6" w:rsidR="009235A1" w:rsidRPr="007837C5" w:rsidRDefault="009235A1" w:rsidP="00B91F77">
            <w:pPr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val="fr-FR" w:eastAsia="fr-FR"/>
              </w:rPr>
              <w:t>Any</w:t>
            </w:r>
            <w:proofErr w:type="spellEnd"/>
          </w:p>
        </w:tc>
      </w:tr>
      <w:tr w:rsidR="00CD4AC0" w:rsidRPr="007837C5" w14:paraId="5E752575" w14:textId="77777777" w:rsidTr="00B91F77">
        <w:trPr>
          <w:trHeight w:val="290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2799D4" w14:textId="77777777" w:rsidR="00CD4AC0" w:rsidRPr="007837C5" w:rsidRDefault="00CD4AC0" w:rsidP="00CD4AC0">
            <w:pPr>
              <w:rPr>
                <w:rFonts w:ascii="Calibri" w:eastAsia="Times New Roman" w:hAnsi="Calibri" w:cs="Calibri"/>
                <w:lang w:val="fr-FR" w:eastAsia="fr-FR"/>
              </w:rPr>
            </w:pPr>
            <w:r w:rsidRPr="007837C5">
              <w:rPr>
                <w:rFonts w:ascii="Calibri" w:eastAsia="Times New Roman" w:hAnsi="Calibri" w:cs="Calibri"/>
                <w:lang w:val="fr-FR" w:eastAsia="fr-FR"/>
              </w:rPr>
              <w:t>SA2#1</w:t>
            </w:r>
            <w:r>
              <w:rPr>
                <w:rFonts w:ascii="Calibri" w:eastAsia="Times New Roman" w:hAnsi="Calibri" w:cs="Calibri"/>
                <w:lang w:val="fr-FR" w:eastAsia="fr-FR"/>
              </w:rPr>
              <w:t>41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453355" w14:textId="590A86DD" w:rsidR="00CD4AC0" w:rsidRPr="007837C5" w:rsidRDefault="00CD4AC0" w:rsidP="00CD4AC0">
            <w:pPr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val="fr-FR" w:eastAsia="fr-FR"/>
              </w:rPr>
              <w:t>Oct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val="fr-FR" w:eastAsia="fr-FR"/>
              </w:rPr>
              <w:t xml:space="preserve"> 12th – 16th ??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CF0B23" w14:textId="4677E5C5" w:rsidR="00CD4AC0" w:rsidRPr="007837C5" w:rsidRDefault="00CD4AC0" w:rsidP="00CD4AC0">
            <w:pPr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val="fr-FR" w:eastAsia="fr-FR"/>
              </w:rPr>
              <w:t>Elbonia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EB0D97" w14:textId="775B911D" w:rsidR="00CD4AC0" w:rsidRPr="007837C5" w:rsidRDefault="00CD4AC0" w:rsidP="00CD4AC0">
            <w:pPr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val="fr-FR" w:eastAsia="fr-FR"/>
              </w:rPr>
              <w:t>Any</w:t>
            </w:r>
            <w:proofErr w:type="spellEnd"/>
          </w:p>
        </w:tc>
      </w:tr>
      <w:bookmarkEnd w:id="16"/>
      <w:bookmarkEnd w:id="17"/>
    </w:tbl>
    <w:p w14:paraId="5BCF5899" w14:textId="77777777" w:rsidR="00551A22" w:rsidRDefault="00551A22"/>
    <w:sectPr w:rsidR="00551A2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C39570" w14:textId="77777777" w:rsidR="00321D3D" w:rsidRDefault="00321D3D">
      <w:pPr>
        <w:spacing w:after="0"/>
      </w:pPr>
      <w:r>
        <w:separator/>
      </w:r>
    </w:p>
  </w:endnote>
  <w:endnote w:type="continuationSeparator" w:id="0">
    <w:p w14:paraId="52619719" w14:textId="77777777" w:rsidR="00321D3D" w:rsidRDefault="00321D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9DE45A" w14:textId="77777777" w:rsidR="00321D3D" w:rsidRDefault="00321D3D">
      <w:pPr>
        <w:spacing w:after="0"/>
      </w:pPr>
      <w:r>
        <w:separator/>
      </w:r>
    </w:p>
  </w:footnote>
  <w:footnote w:type="continuationSeparator" w:id="0">
    <w:p w14:paraId="41F016FE" w14:textId="77777777" w:rsidR="00321D3D" w:rsidRDefault="00321D3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AA22BB4"/>
    <w:multiLevelType w:val="hybridMultilevel"/>
    <w:tmpl w:val="34980CF4"/>
    <w:lvl w:ilvl="0" w:tplc="2726271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22"/>
    <w:rsid w:val="00051E5A"/>
    <w:rsid w:val="00113C12"/>
    <w:rsid w:val="001303A4"/>
    <w:rsid w:val="00152670"/>
    <w:rsid w:val="001542EA"/>
    <w:rsid w:val="002014B9"/>
    <w:rsid w:val="0024294B"/>
    <w:rsid w:val="002A17D9"/>
    <w:rsid w:val="00321D3D"/>
    <w:rsid w:val="00345104"/>
    <w:rsid w:val="0035107E"/>
    <w:rsid w:val="003C28A3"/>
    <w:rsid w:val="00411803"/>
    <w:rsid w:val="004C3546"/>
    <w:rsid w:val="004F57F1"/>
    <w:rsid w:val="00551A22"/>
    <w:rsid w:val="005608D3"/>
    <w:rsid w:val="00576EF3"/>
    <w:rsid w:val="00594CE3"/>
    <w:rsid w:val="00674CFF"/>
    <w:rsid w:val="00685F3D"/>
    <w:rsid w:val="006D7BB3"/>
    <w:rsid w:val="006E060D"/>
    <w:rsid w:val="00711BF1"/>
    <w:rsid w:val="007440F8"/>
    <w:rsid w:val="00791435"/>
    <w:rsid w:val="007930F4"/>
    <w:rsid w:val="007965F8"/>
    <w:rsid w:val="00797D1D"/>
    <w:rsid w:val="007A4CE5"/>
    <w:rsid w:val="007B47A7"/>
    <w:rsid w:val="007E4512"/>
    <w:rsid w:val="008461A2"/>
    <w:rsid w:val="008C7EDC"/>
    <w:rsid w:val="00922E31"/>
    <w:rsid w:val="009235A1"/>
    <w:rsid w:val="009423B6"/>
    <w:rsid w:val="00964AA2"/>
    <w:rsid w:val="00A03872"/>
    <w:rsid w:val="00C4008C"/>
    <w:rsid w:val="00CD4AC0"/>
    <w:rsid w:val="00CF2494"/>
    <w:rsid w:val="00D44CF6"/>
    <w:rsid w:val="00E0431A"/>
    <w:rsid w:val="00E51706"/>
    <w:rsid w:val="00E6116E"/>
    <w:rsid w:val="00E640A8"/>
    <w:rsid w:val="00EA6A9E"/>
    <w:rsid w:val="00EC3F3F"/>
    <w:rsid w:val="00EF3FD9"/>
    <w:rsid w:val="00F63CDC"/>
    <w:rsid w:val="00FE1D8A"/>
    <w:rsid w:val="00FF5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FA22E9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eastAsia="zh-CN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  <w:lang w:eastAsia="zh-CN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SimSun" w:hAnsi="Arial"/>
      <w:lang w:eastAsia="en-US"/>
    </w:rPr>
  </w:style>
  <w:style w:type="character" w:customStyle="1" w:styleId="B1Char">
    <w:name w:val="B1 Char"/>
    <w:link w:val="B1"/>
    <w:rsid w:val="00FE1D8A"/>
  </w:style>
  <w:style w:type="character" w:customStyle="1" w:styleId="CRCoverPageZchn">
    <w:name w:val="CR Cover Page Zchn"/>
    <w:link w:val="CRCoverPage"/>
    <w:rsid w:val="009235A1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2</Pages>
  <Words>328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LTH3</cp:lastModifiedBy>
  <cp:revision>16</cp:revision>
  <cp:lastPrinted>2002-04-23T07:10:00Z</cp:lastPrinted>
  <dcterms:created xsi:type="dcterms:W3CDTF">2020-04-22T04:12:00Z</dcterms:created>
  <dcterms:modified xsi:type="dcterms:W3CDTF">2020-05-22T09:01:00Z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(3)8I80AAe+nvzten3Xe4W+9HeJH52Qiqhn6PhJfLX4mMId3UzIOSsRmeWyjOo19oLbtPjIu/pC
X0XDKZgU9896hj9H9Cjst7dqka/aUH+L1v/BFxpNH1fUxQCiHUoKgzbXDomxC7JOPLriOYte
xhu1jd796Z17El6P8si+p5fE8clQvq71nk26WHK7uITzmS5XPURZmNbicL7nZHW6lJ4OB6GK
7lwnFrN3FtXjm6LwZ9</vt:lpwstr>
  </property>
  <property fmtid="{D5CDD505-2E9C-101B-9397-08002B2CF9AE}" pid="3" name="_2015_ms_pID_7253431">
    <vt:lpwstr>rMxdlgskWNUyXeUB/hoBvlcRELYnjqLzAC+h2NMxwXcgqIZtNCxezZ
8i5BunRoWwSONi/oUxgdorqSSleTQyw+qM0b4mo+hQ3WWt7noYY7qpiYH6Vw/Ae3qHtJsqdU
dF48oKLphvRoXp3WXb13FiUMTzrS1Wx+1RDFQwkQ6AZEGi6/jyr2U0BsROEeJwazKgJo3s11
U5NMbW19U1Vnc/9wpRwQUGD4AAoZqX1SqDnL</vt:lpwstr>
  </property>
  <property fmtid="{D5CDD505-2E9C-101B-9397-08002B2CF9AE}" pid="4" name="_2015_ms_pID_7253432">
    <vt:lpwstr>rg==</vt:lpwstr>
  </property>
</Properties>
</file>